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01B" w:rsidRPr="00C93811" w:rsidRDefault="0091601B" w:rsidP="004C256F">
      <w:pPr>
        <w:pStyle w:val="Heading1"/>
        <w:jc w:val="center"/>
        <w:rPr>
          <w:sz w:val="28"/>
          <w:szCs w:val="28"/>
        </w:rPr>
      </w:pPr>
      <w:r w:rsidRPr="00C93811">
        <w:rPr>
          <w:sz w:val="28"/>
          <w:szCs w:val="28"/>
        </w:rPr>
        <w:t>группа ПР-22-13 УО «ЖГМК»</w:t>
      </w:r>
    </w:p>
    <w:p w:rsidR="0091601B" w:rsidRPr="00545A01" w:rsidRDefault="0091601B" w:rsidP="00545A01">
      <w:pPr>
        <w:jc w:val="center"/>
        <w:rPr>
          <w:rFonts w:cs="Times New Roman"/>
          <w:b/>
          <w:bCs/>
          <w:sz w:val="36"/>
          <w:szCs w:val="36"/>
        </w:rPr>
      </w:pPr>
      <w:r w:rsidRPr="00545A01">
        <w:rPr>
          <w:b/>
          <w:bCs/>
          <w:sz w:val="36"/>
          <w:szCs w:val="36"/>
        </w:rPr>
        <w:t>Приглашаются в УК 25.07.2016</w:t>
      </w:r>
    </w:p>
    <w:tbl>
      <w:tblPr>
        <w:tblW w:w="111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077"/>
        <w:gridCol w:w="992"/>
        <w:gridCol w:w="5563"/>
      </w:tblGrid>
      <w:tr w:rsidR="0091601B" w:rsidRPr="00C707B2">
        <w:trPr>
          <w:trHeight w:val="499"/>
        </w:trPr>
        <w:tc>
          <w:tcPr>
            <w:tcW w:w="567" w:type="dxa"/>
          </w:tcPr>
          <w:p w:rsidR="0091601B" w:rsidRPr="00C707B2" w:rsidRDefault="0091601B" w:rsidP="00C70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0" w:line="240" w:lineRule="auto"/>
              <w:ind w:left="-1952" w:firstLine="19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 xml:space="preserve"> Цех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Профессии и разряд</w:t>
            </w:r>
          </w:p>
        </w:tc>
      </w:tr>
      <w:tr w:rsidR="0091601B" w:rsidRPr="00C707B2">
        <w:trPr>
          <w:trHeight w:val="275"/>
        </w:trPr>
        <w:tc>
          <w:tcPr>
            <w:tcW w:w="567" w:type="dxa"/>
          </w:tcPr>
          <w:p w:rsidR="0091601B" w:rsidRPr="00545A01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Гвоздь Ольга Григорьевна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Лаборант химического анализа, 3 р.</w:t>
            </w:r>
          </w:p>
        </w:tc>
      </w:tr>
      <w:tr w:rsidR="0091601B" w:rsidRPr="00C707B2">
        <w:trPr>
          <w:trHeight w:val="275"/>
        </w:trPr>
        <w:tc>
          <w:tcPr>
            <w:tcW w:w="567" w:type="dxa"/>
          </w:tcPr>
          <w:p w:rsidR="0091601B" w:rsidRPr="00545A01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Максим Васильевич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Лаборант металлограф, 3 р.</w:t>
            </w:r>
          </w:p>
        </w:tc>
      </w:tr>
      <w:tr w:rsidR="0091601B" w:rsidRPr="00C707B2">
        <w:trPr>
          <w:trHeight w:val="275"/>
        </w:trPr>
        <w:tc>
          <w:tcPr>
            <w:tcW w:w="567" w:type="dxa"/>
          </w:tcPr>
          <w:p w:rsidR="0091601B" w:rsidRPr="00545A01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Городсков Роман Дмитриевич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 стана горячего проката труб, 3 р.</w:t>
            </w:r>
          </w:p>
        </w:tc>
      </w:tr>
      <w:tr w:rsidR="0091601B" w:rsidRPr="00C707B2">
        <w:trPr>
          <w:trHeight w:val="275"/>
        </w:trPr>
        <w:tc>
          <w:tcPr>
            <w:tcW w:w="567" w:type="dxa"/>
          </w:tcPr>
          <w:p w:rsidR="0091601B" w:rsidRPr="00C707B2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Касперович Алеся Геннадьевна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Лаборант химического анализа, 3 р.</w:t>
            </w:r>
          </w:p>
        </w:tc>
      </w:tr>
      <w:tr w:rsidR="0091601B" w:rsidRPr="00C707B2">
        <w:trPr>
          <w:trHeight w:val="275"/>
        </w:trPr>
        <w:tc>
          <w:tcPr>
            <w:tcW w:w="567" w:type="dxa"/>
          </w:tcPr>
          <w:p w:rsidR="0091601B" w:rsidRPr="00C707B2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Кулагин Станислав Сергеевич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СПЦ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91601B" w:rsidRPr="00C707B2">
        <w:trPr>
          <w:trHeight w:val="275"/>
        </w:trPr>
        <w:tc>
          <w:tcPr>
            <w:tcW w:w="567" w:type="dxa"/>
          </w:tcPr>
          <w:p w:rsidR="0091601B" w:rsidRPr="00C707B2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C707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Лизунова Виктория Николаевна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 xml:space="preserve">Лаборант по физико-механическим испытаниям, 3 р. </w:t>
            </w:r>
          </w:p>
        </w:tc>
      </w:tr>
      <w:tr w:rsidR="0091601B" w:rsidRPr="00C707B2">
        <w:trPr>
          <w:trHeight w:val="358"/>
        </w:trPr>
        <w:tc>
          <w:tcPr>
            <w:tcW w:w="567" w:type="dxa"/>
          </w:tcPr>
          <w:p w:rsidR="0091601B" w:rsidRPr="00545A01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Маслюченко Ольга Сергеевна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Лаборант металлограф, 3 р.</w:t>
            </w:r>
          </w:p>
        </w:tc>
      </w:tr>
      <w:tr w:rsidR="0091601B" w:rsidRPr="00C707B2">
        <w:trPr>
          <w:trHeight w:val="314"/>
        </w:trPr>
        <w:tc>
          <w:tcPr>
            <w:tcW w:w="567" w:type="dxa"/>
          </w:tcPr>
          <w:p w:rsidR="0091601B" w:rsidRPr="00545A01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Михалева Анна Васильевна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Лаборант металлограф, 3 р.</w:t>
            </w:r>
          </w:p>
        </w:tc>
      </w:tr>
      <w:tr w:rsidR="0091601B" w:rsidRPr="00C707B2">
        <w:trPr>
          <w:trHeight w:val="314"/>
        </w:trPr>
        <w:tc>
          <w:tcPr>
            <w:tcW w:w="567" w:type="dxa"/>
          </w:tcPr>
          <w:p w:rsidR="0091601B" w:rsidRPr="00545A01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Музыченко Анастасия Сергеевна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ОТК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91601B" w:rsidRPr="00C707B2">
        <w:trPr>
          <w:trHeight w:val="301"/>
        </w:trPr>
        <w:tc>
          <w:tcPr>
            <w:tcW w:w="567" w:type="dxa"/>
          </w:tcPr>
          <w:p w:rsidR="0091601B" w:rsidRPr="00C707B2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СоколовскаяЛюдмила Андреевна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ОТК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91601B" w:rsidRPr="00C707B2">
        <w:trPr>
          <w:trHeight w:val="248"/>
        </w:trPr>
        <w:tc>
          <w:tcPr>
            <w:tcW w:w="567" w:type="dxa"/>
          </w:tcPr>
          <w:p w:rsidR="0091601B" w:rsidRPr="00545A01" w:rsidRDefault="0091601B" w:rsidP="00C70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077" w:type="dxa"/>
          </w:tcPr>
          <w:p w:rsidR="0091601B" w:rsidRPr="00C707B2" w:rsidRDefault="0091601B" w:rsidP="00C707B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Тишуков Роман Александрович</w:t>
            </w:r>
          </w:p>
        </w:tc>
        <w:tc>
          <w:tcPr>
            <w:tcW w:w="992" w:type="dxa"/>
          </w:tcPr>
          <w:p w:rsidR="0091601B" w:rsidRPr="00C707B2" w:rsidRDefault="0091601B" w:rsidP="00C707B2">
            <w:pPr>
              <w:spacing w:after="6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СПЦ</w:t>
            </w:r>
          </w:p>
        </w:tc>
        <w:tc>
          <w:tcPr>
            <w:tcW w:w="5563" w:type="dxa"/>
          </w:tcPr>
          <w:p w:rsidR="0091601B" w:rsidRPr="00C707B2" w:rsidRDefault="0091601B" w:rsidP="00C707B2">
            <w:pPr>
              <w:spacing w:after="60" w:line="24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707B2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</w:tbl>
    <w:p w:rsidR="0091601B" w:rsidRPr="00C93811" w:rsidRDefault="0091601B" w:rsidP="00FB1E25">
      <w:pPr>
        <w:rPr>
          <w:rFonts w:ascii="Times New Roman" w:hAnsi="Times New Roman" w:cs="Times New Roman"/>
          <w:sz w:val="28"/>
          <w:szCs w:val="28"/>
        </w:rPr>
      </w:pPr>
    </w:p>
    <w:p w:rsidR="0091601B" w:rsidRPr="00C93811" w:rsidRDefault="0091601B" w:rsidP="00FB1E25">
      <w:pPr>
        <w:rPr>
          <w:rFonts w:ascii="Times New Roman" w:hAnsi="Times New Roman" w:cs="Times New Roman"/>
          <w:sz w:val="28"/>
          <w:szCs w:val="28"/>
        </w:rPr>
      </w:pPr>
    </w:p>
    <w:p w:rsidR="0091601B" w:rsidRDefault="0091601B">
      <w:pPr>
        <w:rPr>
          <w:rFonts w:cs="Times New Roman"/>
        </w:rPr>
      </w:pPr>
      <w:bookmarkStart w:id="0" w:name="_GoBack"/>
      <w:bookmarkEnd w:id="0"/>
    </w:p>
    <w:sectPr w:rsidR="0091601B" w:rsidSect="00D1368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197"/>
    <w:multiLevelType w:val="hybridMultilevel"/>
    <w:tmpl w:val="3A042ABA"/>
    <w:lvl w:ilvl="0" w:tplc="8DDA4816">
      <w:start w:val="1"/>
      <w:numFmt w:val="decimal"/>
      <w:lvlText w:val="%1."/>
      <w:lvlJc w:val="left"/>
      <w:pPr>
        <w:ind w:left="142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862" w:hanging="360"/>
      </w:pPr>
    </w:lvl>
    <w:lvl w:ilvl="2" w:tplc="0419001B">
      <w:start w:val="1"/>
      <w:numFmt w:val="lowerRoman"/>
      <w:lvlText w:val="%3."/>
      <w:lvlJc w:val="right"/>
      <w:pPr>
        <w:ind w:left="1582" w:hanging="180"/>
      </w:pPr>
    </w:lvl>
    <w:lvl w:ilvl="3" w:tplc="0419000F">
      <w:start w:val="1"/>
      <w:numFmt w:val="decimal"/>
      <w:lvlText w:val="%4."/>
      <w:lvlJc w:val="left"/>
      <w:pPr>
        <w:ind w:left="2302" w:hanging="360"/>
      </w:pPr>
    </w:lvl>
    <w:lvl w:ilvl="4" w:tplc="04190019">
      <w:start w:val="1"/>
      <w:numFmt w:val="lowerLetter"/>
      <w:lvlText w:val="%5."/>
      <w:lvlJc w:val="left"/>
      <w:pPr>
        <w:ind w:left="3022" w:hanging="360"/>
      </w:pPr>
    </w:lvl>
    <w:lvl w:ilvl="5" w:tplc="0419001B">
      <w:start w:val="1"/>
      <w:numFmt w:val="lowerRoman"/>
      <w:lvlText w:val="%6."/>
      <w:lvlJc w:val="right"/>
      <w:pPr>
        <w:ind w:left="3742" w:hanging="180"/>
      </w:pPr>
    </w:lvl>
    <w:lvl w:ilvl="6" w:tplc="0419000F">
      <w:start w:val="1"/>
      <w:numFmt w:val="decimal"/>
      <w:lvlText w:val="%7."/>
      <w:lvlJc w:val="left"/>
      <w:pPr>
        <w:ind w:left="4462" w:hanging="360"/>
      </w:pPr>
    </w:lvl>
    <w:lvl w:ilvl="7" w:tplc="04190019">
      <w:start w:val="1"/>
      <w:numFmt w:val="lowerLetter"/>
      <w:lvlText w:val="%8."/>
      <w:lvlJc w:val="left"/>
      <w:pPr>
        <w:ind w:left="5182" w:hanging="360"/>
      </w:pPr>
    </w:lvl>
    <w:lvl w:ilvl="8" w:tplc="0419001B">
      <w:start w:val="1"/>
      <w:numFmt w:val="lowerRoman"/>
      <w:lvlText w:val="%9."/>
      <w:lvlJc w:val="right"/>
      <w:pPr>
        <w:ind w:left="590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06A"/>
    <w:rsid w:val="000515AE"/>
    <w:rsid w:val="00177B00"/>
    <w:rsid w:val="001A14A8"/>
    <w:rsid w:val="002A5078"/>
    <w:rsid w:val="002A74C0"/>
    <w:rsid w:val="00313399"/>
    <w:rsid w:val="0046630E"/>
    <w:rsid w:val="00470EC2"/>
    <w:rsid w:val="004A0DB9"/>
    <w:rsid w:val="004B4C42"/>
    <w:rsid w:val="004C256F"/>
    <w:rsid w:val="0052699E"/>
    <w:rsid w:val="00545A01"/>
    <w:rsid w:val="00545A70"/>
    <w:rsid w:val="005476EA"/>
    <w:rsid w:val="0055188A"/>
    <w:rsid w:val="0055306A"/>
    <w:rsid w:val="005C22CF"/>
    <w:rsid w:val="006D5569"/>
    <w:rsid w:val="00715DB3"/>
    <w:rsid w:val="007C17E2"/>
    <w:rsid w:val="008F5CC1"/>
    <w:rsid w:val="0091601B"/>
    <w:rsid w:val="009F43C8"/>
    <w:rsid w:val="00C13206"/>
    <w:rsid w:val="00C707B2"/>
    <w:rsid w:val="00C93811"/>
    <w:rsid w:val="00D13685"/>
    <w:rsid w:val="00D75B53"/>
    <w:rsid w:val="00E5100F"/>
    <w:rsid w:val="00EC3574"/>
    <w:rsid w:val="00EE5B9B"/>
    <w:rsid w:val="00FB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E25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1E25"/>
    <w:pPr>
      <w:keepNext/>
      <w:spacing w:after="0" w:line="240" w:lineRule="auto"/>
      <w:outlineLvl w:val="0"/>
    </w:pPr>
    <w:rPr>
      <w:rFonts w:ascii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1E25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FB1E2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5188A"/>
    <w:pPr>
      <w:ind w:left="720"/>
    </w:pPr>
    <w:rPr>
      <w:rFonts w:eastAsia="Calibri"/>
      <w:lang w:eastAsia="en-US"/>
    </w:rPr>
  </w:style>
  <w:style w:type="paragraph" w:styleId="Header">
    <w:name w:val="header"/>
    <w:basedOn w:val="Normal"/>
    <w:link w:val="HeaderChar"/>
    <w:uiPriority w:val="99"/>
    <w:rsid w:val="0055188A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518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133</Words>
  <Characters>764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kadry_15</cp:lastModifiedBy>
  <cp:revision>19</cp:revision>
  <dcterms:created xsi:type="dcterms:W3CDTF">2015-02-24T06:47:00Z</dcterms:created>
  <dcterms:modified xsi:type="dcterms:W3CDTF">2016-07-20T05:54:00Z</dcterms:modified>
</cp:coreProperties>
</file>